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167" w:rsidRPr="00513FE6" w:rsidRDefault="0079116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167" w:rsidRPr="00513FE6" w:rsidRDefault="0079116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91167" w:rsidRPr="00513FE6" w:rsidRDefault="0079116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91167" w:rsidRPr="00513FE6" w:rsidRDefault="0079116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91167" w:rsidRDefault="00791167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91167" w:rsidRPr="00E40E79" w:rsidRDefault="00791167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791167" w:rsidRPr="00513FE6" w:rsidRDefault="0079116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2859</w:t>
      </w:r>
    </w:p>
    <w:p w:rsidR="00791167" w:rsidRPr="003C0768" w:rsidRDefault="00791167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91167" w:rsidRPr="00E40E79" w:rsidRDefault="00791167" w:rsidP="00B05BA8">
      <w:pPr>
        <w:rPr>
          <w:rFonts w:ascii="Century" w:hAnsi="Century"/>
          <w:sz w:val="18"/>
          <w:szCs w:val="26"/>
          <w:lang w:val="uk-UA"/>
        </w:rPr>
      </w:pPr>
    </w:p>
    <w:p w:rsidR="00791167" w:rsidRPr="003C0768" w:rsidRDefault="0079116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Костинюку Миколі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91167" w:rsidRPr="00E40E79" w:rsidRDefault="00791167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791167" w:rsidRPr="003C0768" w:rsidRDefault="00791167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Костинюку Миколі Васильовичу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91167" w:rsidRPr="003C0768" w:rsidRDefault="0079116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91167" w:rsidRDefault="00791167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Костинюку Миколі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39,1120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4620983900:39:000:0021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791167" w:rsidRPr="007C76DF" w:rsidRDefault="0079116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Костинюку Миколі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91167" w:rsidRPr="003C0768" w:rsidRDefault="0079116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91167" w:rsidRPr="003C0768" w:rsidRDefault="0079116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791167" w:rsidRDefault="0079116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91167" w:rsidRPr="003C0768" w:rsidRDefault="0079116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91167" w:rsidRDefault="00791167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791167" w:rsidSect="00791167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91167" w:rsidRPr="003C0768" w:rsidRDefault="0079116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91167" w:rsidRPr="003C0768" w:rsidSect="00791167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91167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F894DB3-0CD6-4DC5-984C-D7B7CF39E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323</Words>
  <Characters>2300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